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1391E" w14:textId="1CC40286" w:rsidR="006B2F86" w:rsidRDefault="00AE68A1" w:rsidP="00E71FC3">
      <w:pPr>
        <w:pStyle w:val="NoSpacing"/>
      </w:pPr>
      <w:r>
        <w:rPr>
          <w:u w:val="single"/>
        </w:rPr>
        <w:t>William NEWMAN</w:t>
      </w:r>
      <w:r>
        <w:t xml:space="preserve">     (fl.1485)</w:t>
      </w:r>
    </w:p>
    <w:p w14:paraId="26A19C28" w14:textId="20F07D54" w:rsidR="00AE68A1" w:rsidRDefault="00AE68A1" w:rsidP="00E71FC3">
      <w:pPr>
        <w:pStyle w:val="NoSpacing"/>
      </w:pPr>
    </w:p>
    <w:p w14:paraId="4504CE57" w14:textId="646CBCBD" w:rsidR="00AE68A1" w:rsidRDefault="00AE68A1" w:rsidP="00E71FC3">
      <w:pPr>
        <w:pStyle w:val="NoSpacing"/>
      </w:pPr>
    </w:p>
    <w:p w14:paraId="3A919665" w14:textId="234D949F" w:rsidR="00AE68A1" w:rsidRDefault="00AE68A1" w:rsidP="00E71FC3">
      <w:pPr>
        <w:pStyle w:val="NoSpacing"/>
      </w:pPr>
      <w:r>
        <w:tab/>
        <w:t>1485</w:t>
      </w:r>
      <w:r>
        <w:tab/>
        <w:t xml:space="preserve">He was an executor of John </w:t>
      </w:r>
      <w:proofErr w:type="spellStart"/>
      <w:r>
        <w:t>Trye</w:t>
      </w:r>
      <w:proofErr w:type="spellEnd"/>
      <w:r>
        <w:t>(d.1485)(q.v.).   (H.P. p.879)</w:t>
      </w:r>
    </w:p>
    <w:p w14:paraId="724B6FF3" w14:textId="5312B576" w:rsidR="00AE68A1" w:rsidRDefault="00AE68A1" w:rsidP="00E71FC3">
      <w:pPr>
        <w:pStyle w:val="NoSpacing"/>
      </w:pPr>
    </w:p>
    <w:p w14:paraId="0FC85732" w14:textId="13C5DF26" w:rsidR="00AE68A1" w:rsidRDefault="00AE68A1" w:rsidP="00E71FC3">
      <w:pPr>
        <w:pStyle w:val="NoSpacing"/>
      </w:pPr>
    </w:p>
    <w:p w14:paraId="290E814F" w14:textId="3817FF69" w:rsidR="00AE68A1" w:rsidRPr="00AE68A1" w:rsidRDefault="00AE68A1" w:rsidP="00E71FC3">
      <w:pPr>
        <w:pStyle w:val="NoSpacing"/>
      </w:pPr>
      <w:r>
        <w:t xml:space="preserve">18 September </w:t>
      </w:r>
      <w:r w:rsidR="00B33FC6">
        <w:t>2019</w:t>
      </w:r>
      <w:bookmarkStart w:id="0" w:name="_GoBack"/>
      <w:bookmarkEnd w:id="0"/>
    </w:p>
    <w:sectPr w:rsidR="00AE68A1" w:rsidRPr="00AE68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3FFFA" w14:textId="77777777" w:rsidR="00AE68A1" w:rsidRDefault="00AE68A1" w:rsidP="00E71FC3">
      <w:pPr>
        <w:spacing w:after="0" w:line="240" w:lineRule="auto"/>
      </w:pPr>
      <w:r>
        <w:separator/>
      </w:r>
    </w:p>
  </w:endnote>
  <w:endnote w:type="continuationSeparator" w:id="0">
    <w:p w14:paraId="6EB780C2" w14:textId="77777777" w:rsidR="00AE68A1" w:rsidRDefault="00AE68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1E5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A0F0E" w14:textId="77777777" w:rsidR="00AE68A1" w:rsidRDefault="00AE68A1" w:rsidP="00E71FC3">
      <w:pPr>
        <w:spacing w:after="0" w:line="240" w:lineRule="auto"/>
      </w:pPr>
      <w:r>
        <w:separator/>
      </w:r>
    </w:p>
  </w:footnote>
  <w:footnote w:type="continuationSeparator" w:id="0">
    <w:p w14:paraId="170B9BFB" w14:textId="77777777" w:rsidR="00AE68A1" w:rsidRDefault="00AE68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A1"/>
    <w:rsid w:val="001A7C09"/>
    <w:rsid w:val="00577BD5"/>
    <w:rsid w:val="00656CBA"/>
    <w:rsid w:val="006A1F77"/>
    <w:rsid w:val="00733BE7"/>
    <w:rsid w:val="00AB52E8"/>
    <w:rsid w:val="00AE68A1"/>
    <w:rsid w:val="00B16D3F"/>
    <w:rsid w:val="00B33FC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514F1"/>
  <w15:chartTrackingRefBased/>
  <w15:docId w15:val="{3F2CD78B-71EF-4313-8D2A-399A2A9FF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2019-09-18T21:21:00Z</dcterms:created>
  <dcterms:modified xsi:type="dcterms:W3CDTF">2019-09-18T21:24:00Z</dcterms:modified>
</cp:coreProperties>
</file>